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3B635" w14:textId="270E52C9" w:rsidR="00FD5B85" w:rsidRDefault="00FD5B85" w:rsidP="00FD5B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0462</w:t>
      </w:r>
    </w:p>
    <w:p w14:paraId="0361DBC2" w14:textId="77777777" w:rsidR="00FD5B85" w:rsidRDefault="00FD5B85" w:rsidP="00FD5B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575CB1BD" w14:textId="77777777" w:rsidR="001033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>
        <w:rPr>
          <w:rFonts w:hint="eastAsia"/>
          <w:lang w:val="en-US" w:eastAsia="zh-CN"/>
        </w:rPr>
        <w:t xml:space="preserve"> RAN</w:t>
      </w: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A74BB" w14:textId="77777777" w:rsidR="00ED2314" w:rsidRDefault="00ED2314">
      <w:pPr>
        <w:spacing w:after="0" w:line="240" w:lineRule="auto"/>
      </w:pPr>
      <w:r>
        <w:separator/>
      </w:r>
    </w:p>
  </w:endnote>
  <w:endnote w:type="continuationSeparator" w:id="0">
    <w:p w14:paraId="4FA05254" w14:textId="77777777" w:rsidR="00ED2314" w:rsidRDefault="00ED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B9E3" w14:textId="77777777" w:rsidR="00ED2314" w:rsidRDefault="00ED2314">
      <w:pPr>
        <w:spacing w:after="0" w:line="240" w:lineRule="auto"/>
      </w:pPr>
      <w:r>
        <w:separator/>
      </w:r>
    </w:p>
  </w:footnote>
  <w:footnote w:type="continuationSeparator" w:id="0">
    <w:p w14:paraId="597A907E" w14:textId="77777777" w:rsidR="00ED2314" w:rsidRDefault="00ED2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314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B85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31</TotalTime>
  <Pages>1</Pages>
  <Words>190</Words>
  <Characters>1089</Characters>
  <Application>Microsoft Office Word</Application>
  <DocSecurity>0</DocSecurity>
  <Lines>9</Lines>
  <Paragraphs>2</Paragraphs>
  <ScaleCrop>false</ScaleCrop>
  <Company>ZTE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26.928_CR0002R5_(Rel-18)_FS_5GXR, TEI18</cp:lastModifiedBy>
  <cp:revision>8</cp:revision>
  <cp:lastPrinted>2007-08-01T05:26:00Z</cp:lastPrinted>
  <dcterms:created xsi:type="dcterms:W3CDTF">2023-02-28T16:28:00Z</dcterms:created>
  <dcterms:modified xsi:type="dcterms:W3CDTF">2023-04-05T07:07:00Z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